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397" w:rsidRPr="000E6E20" w:rsidRDefault="007A73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0E6E20">
        <w:rPr>
          <w:rFonts w:ascii="Times New Roman" w:hAnsi="Times New Roman"/>
          <w:sz w:val="28"/>
          <w:szCs w:val="28"/>
        </w:rPr>
        <w:t>Приложение 1</w:t>
      </w:r>
      <w:r>
        <w:rPr>
          <w:rFonts w:ascii="Times New Roman" w:hAnsi="Times New Roman"/>
          <w:sz w:val="28"/>
          <w:szCs w:val="28"/>
        </w:rPr>
        <w:t>2</w:t>
      </w:r>
    </w:p>
    <w:p w:rsidR="007A7397" w:rsidRPr="00171B10" w:rsidRDefault="007A7397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171B10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7A7397" w:rsidRPr="000E6E20" w:rsidRDefault="007A7397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10.12.2021 № 32 </w:t>
      </w:r>
    </w:p>
    <w:p w:rsidR="007A7397" w:rsidRPr="000E6E20" w:rsidRDefault="007A73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A7397" w:rsidRPr="000E6E20" w:rsidRDefault="007A739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6E20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 города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0E6E20">
        <w:rPr>
          <w:rFonts w:ascii="Times New Roman" w:hAnsi="Times New Roman"/>
          <w:sz w:val="28"/>
          <w:szCs w:val="28"/>
        </w:rPr>
        <w:t>Пыть-Яха на плановый период 20</w:t>
      </w:r>
      <w:r>
        <w:rPr>
          <w:rFonts w:ascii="Times New Roman" w:hAnsi="Times New Roman"/>
          <w:sz w:val="28"/>
          <w:szCs w:val="28"/>
        </w:rPr>
        <w:t>23</w:t>
      </w:r>
      <w:r w:rsidRPr="000E6E20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4</w:t>
      </w:r>
      <w:r w:rsidRPr="000E6E20">
        <w:rPr>
          <w:rFonts w:ascii="Times New Roman" w:hAnsi="Times New Roman"/>
          <w:sz w:val="28"/>
          <w:szCs w:val="28"/>
        </w:rPr>
        <w:t xml:space="preserve"> годов</w:t>
      </w:r>
    </w:p>
    <w:p w:rsidR="007A7397" w:rsidRPr="00E619A7" w:rsidRDefault="007A739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7A7397" w:rsidRDefault="007A73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56A98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77"/>
        <w:gridCol w:w="5187"/>
        <w:gridCol w:w="1328"/>
        <w:gridCol w:w="1328"/>
      </w:tblGrid>
      <w:tr w:rsidR="007A7397" w:rsidRPr="00442A22" w:rsidTr="00442A22">
        <w:trPr>
          <w:cantSplit/>
          <w:trHeight w:val="20"/>
        </w:trPr>
        <w:tc>
          <w:tcPr>
            <w:tcW w:w="1237" w:type="pct"/>
            <w:vMerge w:val="restar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489" w:type="pct"/>
            <w:vMerge w:val="restar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274" w:type="pct"/>
            <w:gridSpan w:val="2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vMerge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89" w:type="pct"/>
            <w:vMerge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040 00 00 00 00 00 0000 000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38 348,5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98 635,0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040 01 00 00 00 00 0000 000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38 348,5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98 635,0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040 01 02 00 00 00 0000 000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38 348,5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98 635,0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040 01 02 00 00 00 0000 700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81 704,7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139 487,4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040 01 02 00 00 04 0000 710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81 704,7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139 487,4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040 01 02 00 00 00 0000 800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43 356,2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40 852,4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040 01 02 00 00 04 0000 810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43 356,2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40 852,4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color w:val="000000"/>
                <w:sz w:val="20"/>
                <w:szCs w:val="20"/>
              </w:rPr>
              <w:t>040 01 03 00 00 00 0000 000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color w:val="000000"/>
                <w:sz w:val="20"/>
                <w:szCs w:val="20"/>
              </w:rPr>
              <w:t>040 01 03 01 00 00 0000 800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color w:val="000000"/>
                <w:sz w:val="20"/>
                <w:szCs w:val="20"/>
              </w:rPr>
              <w:t>040 01 03 01 00 04 0000 810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040 01 05 00 00 00 0000 000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040 01 05 00 00 00 0000 500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-3 498 724,2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-3 511 467,1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040 01 05 02 00 00 0000 500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-3 498 724,2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-3 511 467,1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040 01 05 02 01 00 0000 510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-3 498 724,2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-3 511 467,1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040 01 05 02 01 04 0000 510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-3 498 724,2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-3 511 467,1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040 01 05 00 00 00 0000 600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3 498 724,2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3 511 467,1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040 01 05 02 00 00 0000 600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3 498 724,2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3 511 467,1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040 01 05 02 01 00 0000 610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3 498 724,2</w:t>
            </w:r>
          </w:p>
        </w:tc>
        <w:tc>
          <w:tcPr>
            <w:tcW w:w="6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3 511 467,1</w:t>
            </w:r>
          </w:p>
        </w:tc>
      </w:tr>
      <w:tr w:rsidR="007A7397" w:rsidRPr="00442A22" w:rsidTr="00442A22">
        <w:trPr>
          <w:cantSplit/>
          <w:trHeight w:val="20"/>
        </w:trPr>
        <w:tc>
          <w:tcPr>
            <w:tcW w:w="1237" w:type="pct"/>
            <w:noWrap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040 01 05 02 01 04 0000 610</w:t>
            </w:r>
          </w:p>
        </w:tc>
        <w:tc>
          <w:tcPr>
            <w:tcW w:w="2489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3 498 724,2</w:t>
            </w:r>
          </w:p>
        </w:tc>
        <w:tc>
          <w:tcPr>
            <w:tcW w:w="637" w:type="pct"/>
            <w:vAlign w:val="center"/>
          </w:tcPr>
          <w:p w:rsidR="007A7397" w:rsidRPr="00442A22" w:rsidRDefault="007A7397" w:rsidP="00442A22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42A22">
              <w:rPr>
                <w:rFonts w:ascii="Times New Roman" w:hAnsi="Times New Roman"/>
                <w:sz w:val="20"/>
                <w:szCs w:val="20"/>
              </w:rPr>
              <w:t>3 511 467,1</w:t>
            </w:r>
          </w:p>
        </w:tc>
      </w:tr>
    </w:tbl>
    <w:p w:rsidR="007A7397" w:rsidRDefault="007A7397" w:rsidP="00442A2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7A7397" w:rsidSect="00BB70A0">
      <w:headerReference w:type="even" r:id="rId6"/>
      <w:headerReference w:type="default" r:id="rId7"/>
      <w:pgSz w:w="11906" w:h="16838"/>
      <w:pgMar w:top="1135" w:right="851" w:bottom="567" w:left="851" w:header="284" w:footer="284" w:gutter="0"/>
      <w:pgNumType w:start="23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397" w:rsidRDefault="007A7397" w:rsidP="00E619A7">
      <w:pPr>
        <w:spacing w:after="0" w:line="240" w:lineRule="auto"/>
      </w:pPr>
      <w:r>
        <w:separator/>
      </w:r>
    </w:p>
  </w:endnote>
  <w:endnote w:type="continuationSeparator" w:id="0">
    <w:p w:rsidR="007A7397" w:rsidRDefault="007A739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397" w:rsidRDefault="007A7397" w:rsidP="00E619A7">
      <w:pPr>
        <w:spacing w:after="0" w:line="240" w:lineRule="auto"/>
      </w:pPr>
      <w:r>
        <w:separator/>
      </w:r>
    </w:p>
  </w:footnote>
  <w:footnote w:type="continuationSeparator" w:id="0">
    <w:p w:rsidR="007A7397" w:rsidRDefault="007A739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397" w:rsidRDefault="007A7397" w:rsidP="00AE549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A7397" w:rsidRDefault="007A7397" w:rsidP="000E6E2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397" w:rsidRPr="00BB70A0" w:rsidRDefault="007A7397" w:rsidP="00001FF5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4"/>
        <w:szCs w:val="24"/>
      </w:rPr>
    </w:pPr>
    <w:r w:rsidRPr="00BB70A0">
      <w:rPr>
        <w:rStyle w:val="PageNumber"/>
        <w:rFonts w:ascii="Times New Roman" w:hAnsi="Times New Roman"/>
        <w:sz w:val="24"/>
        <w:szCs w:val="24"/>
      </w:rPr>
      <w:fldChar w:fldCharType="begin"/>
    </w:r>
    <w:r w:rsidRPr="00BB70A0">
      <w:rPr>
        <w:rStyle w:val="PageNumber"/>
        <w:rFonts w:ascii="Times New Roman" w:hAnsi="Times New Roman"/>
        <w:sz w:val="24"/>
        <w:szCs w:val="24"/>
      </w:rPr>
      <w:instrText xml:space="preserve">PAGE  </w:instrText>
    </w:r>
    <w:r w:rsidRPr="00BB70A0">
      <w:rPr>
        <w:rStyle w:val="PageNumber"/>
        <w:rFonts w:ascii="Times New Roman" w:hAnsi="Times New Roman"/>
        <w:sz w:val="24"/>
        <w:szCs w:val="24"/>
      </w:rPr>
      <w:fldChar w:fldCharType="separate"/>
    </w:r>
    <w:r>
      <w:rPr>
        <w:rStyle w:val="PageNumber"/>
        <w:rFonts w:ascii="Times New Roman" w:hAnsi="Times New Roman"/>
        <w:noProof/>
        <w:sz w:val="24"/>
        <w:szCs w:val="24"/>
      </w:rPr>
      <w:t>237</w:t>
    </w:r>
    <w:r w:rsidRPr="00BB70A0">
      <w:rPr>
        <w:rStyle w:val="PageNumber"/>
        <w:rFonts w:ascii="Times New Roman" w:hAnsi="Times New Roman"/>
        <w:sz w:val="24"/>
        <w:szCs w:val="24"/>
      </w:rPr>
      <w:fldChar w:fldCharType="end"/>
    </w:r>
  </w:p>
  <w:p w:rsidR="007A7397" w:rsidRDefault="007A7397" w:rsidP="007A3C65">
    <w:pPr>
      <w:pStyle w:val="Header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02FC"/>
    <w:rsid w:val="00001FF5"/>
    <w:rsid w:val="00043CBE"/>
    <w:rsid w:val="00050644"/>
    <w:rsid w:val="000530F6"/>
    <w:rsid w:val="000548B8"/>
    <w:rsid w:val="00083C6D"/>
    <w:rsid w:val="000E47BD"/>
    <w:rsid w:val="000E6E20"/>
    <w:rsid w:val="000F5406"/>
    <w:rsid w:val="00104933"/>
    <w:rsid w:val="00120ACD"/>
    <w:rsid w:val="00164034"/>
    <w:rsid w:val="00171B10"/>
    <w:rsid w:val="00255EA7"/>
    <w:rsid w:val="002A22CD"/>
    <w:rsid w:val="002B68CB"/>
    <w:rsid w:val="002F30A4"/>
    <w:rsid w:val="00364068"/>
    <w:rsid w:val="00371054"/>
    <w:rsid w:val="00376E4B"/>
    <w:rsid w:val="00387981"/>
    <w:rsid w:val="00420383"/>
    <w:rsid w:val="00442A22"/>
    <w:rsid w:val="004608FC"/>
    <w:rsid w:val="004842D1"/>
    <w:rsid w:val="004D6922"/>
    <w:rsid w:val="005D2C6B"/>
    <w:rsid w:val="005F053F"/>
    <w:rsid w:val="005F35A1"/>
    <w:rsid w:val="00615C20"/>
    <w:rsid w:val="006529EB"/>
    <w:rsid w:val="00692785"/>
    <w:rsid w:val="006C47E0"/>
    <w:rsid w:val="006D7E34"/>
    <w:rsid w:val="006E1A1C"/>
    <w:rsid w:val="006E7932"/>
    <w:rsid w:val="007706F4"/>
    <w:rsid w:val="007830A5"/>
    <w:rsid w:val="007A0C93"/>
    <w:rsid w:val="007A3C65"/>
    <w:rsid w:val="007A522F"/>
    <w:rsid w:val="007A7397"/>
    <w:rsid w:val="007B6006"/>
    <w:rsid w:val="007D5DEA"/>
    <w:rsid w:val="008709C1"/>
    <w:rsid w:val="00877079"/>
    <w:rsid w:val="008E02FC"/>
    <w:rsid w:val="008E0574"/>
    <w:rsid w:val="008F3F0F"/>
    <w:rsid w:val="009A5A6E"/>
    <w:rsid w:val="009B1E64"/>
    <w:rsid w:val="009F7A03"/>
    <w:rsid w:val="00A14663"/>
    <w:rsid w:val="00AB4A75"/>
    <w:rsid w:val="00AE5498"/>
    <w:rsid w:val="00AE7CD7"/>
    <w:rsid w:val="00B1332F"/>
    <w:rsid w:val="00B73073"/>
    <w:rsid w:val="00BB70A0"/>
    <w:rsid w:val="00BE6686"/>
    <w:rsid w:val="00C10A32"/>
    <w:rsid w:val="00C76860"/>
    <w:rsid w:val="00D23354"/>
    <w:rsid w:val="00D40128"/>
    <w:rsid w:val="00D710D8"/>
    <w:rsid w:val="00DA13BA"/>
    <w:rsid w:val="00DD255C"/>
    <w:rsid w:val="00E57611"/>
    <w:rsid w:val="00E619A7"/>
    <w:rsid w:val="00EB5047"/>
    <w:rsid w:val="00EF4CAA"/>
    <w:rsid w:val="00F331A5"/>
    <w:rsid w:val="00F43A5B"/>
    <w:rsid w:val="00F56A98"/>
    <w:rsid w:val="00F866D3"/>
    <w:rsid w:val="00F9716E"/>
    <w:rsid w:val="00FA7E18"/>
    <w:rsid w:val="00FC4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6F4"/>
    <w:pPr>
      <w:spacing w:after="160" w:line="259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255EA7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Normal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Normal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Normal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Normal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Normal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Normal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619A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619A7"/>
    <w:rPr>
      <w:rFonts w:cs="Times New Roman"/>
    </w:rPr>
  </w:style>
  <w:style w:type="paragraph" w:customStyle="1" w:styleId="xl84">
    <w:name w:val="xl84"/>
    <w:basedOn w:val="Normal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Normal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Normal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PageNumber">
    <w:name w:val="page number"/>
    <w:basedOn w:val="DefaultParagraphFont"/>
    <w:uiPriority w:val="99"/>
    <w:rsid w:val="000E6E2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D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D25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113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407</Words>
  <Characters>2320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user</cp:lastModifiedBy>
  <cp:revision>4</cp:revision>
  <cp:lastPrinted>2021-12-10T11:03:00Z</cp:lastPrinted>
  <dcterms:created xsi:type="dcterms:W3CDTF">2021-12-09T12:39:00Z</dcterms:created>
  <dcterms:modified xsi:type="dcterms:W3CDTF">2021-12-10T11:04:00Z</dcterms:modified>
</cp:coreProperties>
</file>